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E1836" w14:textId="7127F550" w:rsidR="00BA00AB" w:rsidRDefault="00FE7D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PHILIP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24FAE491" w14:textId="02166795" w:rsidR="00FE7D91" w:rsidRDefault="00FE7D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Bassishaw</w:t>
      </w:r>
      <w:proofErr w:type="spellEnd"/>
      <w:r>
        <w:rPr>
          <w:rFonts w:cs="Times New Roman"/>
          <w:szCs w:val="24"/>
        </w:rPr>
        <w:t xml:space="preserve"> Ward, London.</w:t>
      </w:r>
    </w:p>
    <w:p w14:paraId="42BCFB4E" w14:textId="6701C47D" w:rsidR="00FE7D91" w:rsidRDefault="00FE7D91" w:rsidP="009139A6">
      <w:pPr>
        <w:pStyle w:val="NoSpacing"/>
        <w:rPr>
          <w:rFonts w:cs="Times New Roman"/>
          <w:szCs w:val="24"/>
        </w:rPr>
      </w:pPr>
    </w:p>
    <w:p w14:paraId="49DBD17E" w14:textId="11009FB3" w:rsidR="00FE7D91" w:rsidRDefault="00FE7D91" w:rsidP="009139A6">
      <w:pPr>
        <w:pStyle w:val="NoSpacing"/>
        <w:rPr>
          <w:rFonts w:cs="Times New Roman"/>
          <w:szCs w:val="24"/>
        </w:rPr>
      </w:pPr>
    </w:p>
    <w:p w14:paraId="5FFB5018" w14:textId="6AD3E3E5" w:rsidR="00FE7D91" w:rsidRDefault="00FE7D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 xml:space="preserve">He and John </w:t>
      </w:r>
      <w:proofErr w:type="spellStart"/>
      <w:r>
        <w:rPr>
          <w:rFonts w:cs="Times New Roman"/>
          <w:szCs w:val="24"/>
        </w:rPr>
        <w:t>Wilkokkes</w:t>
      </w:r>
      <w:proofErr w:type="spellEnd"/>
      <w:r>
        <w:rPr>
          <w:rFonts w:cs="Times New Roman"/>
          <w:szCs w:val="24"/>
        </w:rPr>
        <w:t xml:space="preserve">(q.v.) were elected Constables of </w:t>
      </w:r>
      <w:proofErr w:type="spellStart"/>
      <w:r>
        <w:rPr>
          <w:rFonts w:cs="Times New Roman"/>
          <w:szCs w:val="24"/>
        </w:rPr>
        <w:t>Bassishaw</w:t>
      </w:r>
      <w:proofErr w:type="spellEnd"/>
      <w:r>
        <w:rPr>
          <w:rFonts w:cs="Times New Roman"/>
          <w:szCs w:val="24"/>
        </w:rPr>
        <w:t xml:space="preserve"> Ward.</w:t>
      </w:r>
    </w:p>
    <w:p w14:paraId="436E6AAE" w14:textId="77777777" w:rsidR="00FE7D91" w:rsidRDefault="00FE7D91" w:rsidP="00FE7D91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DFF6289" w14:textId="4B5504B1" w:rsidR="00FE7D91" w:rsidRDefault="00FE7D91" w:rsidP="00FE7D9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</w:t>
      </w:r>
      <w:r>
        <w:rPr>
          <w:rFonts w:eastAsia="Times New Roman" w:cs="Times New Roman"/>
          <w:szCs w:val="24"/>
        </w:rPr>
        <w:t>544)</w:t>
      </w:r>
    </w:p>
    <w:p w14:paraId="49740CFE" w14:textId="77777777" w:rsidR="00FE7D91" w:rsidRDefault="00FE7D91" w:rsidP="00FE7D91">
      <w:pPr>
        <w:pStyle w:val="NoSpacing"/>
        <w:rPr>
          <w:rFonts w:eastAsia="Times New Roman" w:cs="Times New Roman"/>
          <w:szCs w:val="24"/>
        </w:rPr>
      </w:pPr>
    </w:p>
    <w:p w14:paraId="0423436B" w14:textId="77777777" w:rsidR="00FE7D91" w:rsidRDefault="00FE7D91" w:rsidP="00FE7D91">
      <w:pPr>
        <w:pStyle w:val="NoSpacing"/>
        <w:rPr>
          <w:rFonts w:eastAsia="Times New Roman" w:cs="Times New Roman"/>
          <w:szCs w:val="24"/>
        </w:rPr>
      </w:pPr>
    </w:p>
    <w:p w14:paraId="37796D8F" w14:textId="77777777" w:rsidR="00FE7D91" w:rsidRDefault="00FE7D91" w:rsidP="00FE7D9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12 January 2023  </w:t>
      </w:r>
    </w:p>
    <w:p w14:paraId="57DE1CDD" w14:textId="7DD7C982" w:rsidR="00FE7D91" w:rsidRPr="007F32B5" w:rsidRDefault="00FE7D91" w:rsidP="00FE7D91">
      <w:pPr>
        <w:pStyle w:val="NoSpacing"/>
        <w:rPr>
          <w:rFonts w:eastAsia="Times New Roman" w:cs="Times New Roman"/>
          <w:szCs w:val="24"/>
        </w:rPr>
      </w:pPr>
    </w:p>
    <w:p w14:paraId="5DDAB596" w14:textId="7F061E93" w:rsidR="00FE7D91" w:rsidRPr="00FE7D91" w:rsidRDefault="00FE7D91" w:rsidP="009139A6">
      <w:pPr>
        <w:pStyle w:val="NoSpacing"/>
        <w:rPr>
          <w:rFonts w:cs="Times New Roman"/>
          <w:szCs w:val="24"/>
        </w:rPr>
      </w:pPr>
    </w:p>
    <w:sectPr w:rsidR="00FE7D91" w:rsidRPr="00FE7D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90B3B" w14:textId="77777777" w:rsidR="00FE7D91" w:rsidRDefault="00FE7D91" w:rsidP="009139A6">
      <w:r>
        <w:separator/>
      </w:r>
    </w:p>
  </w:endnote>
  <w:endnote w:type="continuationSeparator" w:id="0">
    <w:p w14:paraId="7431DAB4" w14:textId="77777777" w:rsidR="00FE7D91" w:rsidRDefault="00FE7D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79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A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F9D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3A495" w14:textId="77777777" w:rsidR="00FE7D91" w:rsidRDefault="00FE7D91" w:rsidP="009139A6">
      <w:r>
        <w:separator/>
      </w:r>
    </w:p>
  </w:footnote>
  <w:footnote w:type="continuationSeparator" w:id="0">
    <w:p w14:paraId="040A17D9" w14:textId="77777777" w:rsidR="00FE7D91" w:rsidRDefault="00FE7D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20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D18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68B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D9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2CAC7"/>
  <w15:chartTrackingRefBased/>
  <w15:docId w15:val="{4E88BEA3-2154-4F50-B91C-0819A81A6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2023-01-12T21:39:00Z</dcterms:created>
  <dcterms:modified xsi:type="dcterms:W3CDTF">2023-01-12T21:43:00Z</dcterms:modified>
</cp:coreProperties>
</file>